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24564" w14:textId="25179DC8" w:rsidR="00456609" w:rsidRPr="00193859" w:rsidRDefault="00456609" w:rsidP="00193859">
      <w:pPr>
        <w:tabs>
          <w:tab w:val="left" w:pos="5040"/>
        </w:tabs>
        <w:rPr>
          <w:rFonts w:ascii="Times New Roman" w:hAnsi="Times New Roman" w:cs="Times New Roman"/>
          <w:sz w:val="24"/>
          <w:szCs w:val="24"/>
        </w:rPr>
      </w:pPr>
      <w:r w:rsidRPr="00193859">
        <w:rPr>
          <w:rFonts w:ascii="Times New Roman" w:hAnsi="Times New Roman" w:cs="Times New Roman"/>
          <w:sz w:val="24"/>
          <w:szCs w:val="24"/>
          <w:u w:val="single"/>
        </w:rPr>
        <w:t>John COUNVYLL</w:t>
      </w:r>
      <w:r w:rsidRPr="00193859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193859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193859">
        <w:rPr>
          <w:rFonts w:ascii="Times New Roman" w:hAnsi="Times New Roman" w:cs="Times New Roman"/>
          <w:sz w:val="24"/>
          <w:szCs w:val="24"/>
        </w:rPr>
        <w:t>fl.1423)</w:t>
      </w:r>
    </w:p>
    <w:p w14:paraId="0641E954" w14:textId="77777777" w:rsidR="00456609" w:rsidRPr="00193859" w:rsidRDefault="00456609" w:rsidP="004566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647C46" w14:textId="77777777" w:rsidR="00456609" w:rsidRPr="00193859" w:rsidRDefault="00456609" w:rsidP="004566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2D61F5" w14:textId="618ECF14" w:rsidR="00456609" w:rsidRPr="00193859" w:rsidRDefault="00456609" w:rsidP="0045660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93859">
        <w:rPr>
          <w:rFonts w:ascii="Times New Roman" w:hAnsi="Times New Roman" w:cs="Times New Roman"/>
          <w:sz w:val="24"/>
          <w:szCs w:val="24"/>
        </w:rPr>
        <w:t>28 Apr.1423</w:t>
      </w:r>
      <w:r w:rsidRPr="00193859">
        <w:rPr>
          <w:rFonts w:ascii="Times New Roman" w:hAnsi="Times New Roman" w:cs="Times New Roman"/>
          <w:sz w:val="24"/>
          <w:szCs w:val="24"/>
        </w:rPr>
        <w:tab/>
        <w:t xml:space="preserve">Norman Grey of Worcester, gentleman(q.v.), was pardoned for </w:t>
      </w:r>
      <w:proofErr w:type="gramStart"/>
      <w:r w:rsidRPr="00193859">
        <w:rPr>
          <w:rFonts w:ascii="Times New Roman" w:hAnsi="Times New Roman" w:cs="Times New Roman"/>
          <w:sz w:val="24"/>
          <w:szCs w:val="24"/>
        </w:rPr>
        <w:t>not</w:t>
      </w:r>
      <w:proofErr w:type="gramEnd"/>
      <w:r w:rsidRPr="0019385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29B4E2" w14:textId="332868E6" w:rsidR="00456609" w:rsidRPr="00193859" w:rsidRDefault="00456609" w:rsidP="0045660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93859">
        <w:rPr>
          <w:rFonts w:ascii="Times New Roman" w:hAnsi="Times New Roman" w:cs="Times New Roman"/>
          <w:sz w:val="24"/>
          <w:szCs w:val="24"/>
        </w:rPr>
        <w:tab/>
      </w:r>
      <w:r w:rsidRPr="00193859">
        <w:rPr>
          <w:rFonts w:ascii="Times New Roman" w:hAnsi="Times New Roman" w:cs="Times New Roman"/>
          <w:sz w:val="24"/>
          <w:szCs w:val="24"/>
        </w:rPr>
        <w:tab/>
        <w:t xml:space="preserve">appearing to answer him touching a plea of the detinue of goods </w:t>
      </w:r>
      <w:proofErr w:type="gramStart"/>
      <w:r w:rsidRPr="00193859">
        <w:rPr>
          <w:rFonts w:ascii="Times New Roman" w:hAnsi="Times New Roman" w:cs="Times New Roman"/>
          <w:sz w:val="24"/>
          <w:szCs w:val="24"/>
        </w:rPr>
        <w:t>worth</w:t>
      </w:r>
      <w:proofErr w:type="gramEnd"/>
    </w:p>
    <w:p w14:paraId="5C7A2957" w14:textId="77777777" w:rsidR="00F158D5" w:rsidRPr="00193859" w:rsidRDefault="00456609" w:rsidP="00F158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93859">
        <w:rPr>
          <w:rFonts w:ascii="Times New Roman" w:hAnsi="Times New Roman" w:cs="Times New Roman"/>
          <w:sz w:val="24"/>
          <w:szCs w:val="24"/>
        </w:rPr>
        <w:tab/>
      </w:r>
      <w:r w:rsidRPr="00193859">
        <w:rPr>
          <w:rFonts w:ascii="Times New Roman" w:hAnsi="Times New Roman" w:cs="Times New Roman"/>
          <w:sz w:val="24"/>
          <w:szCs w:val="24"/>
        </w:rPr>
        <w:tab/>
        <w:t xml:space="preserve">12 marks.   </w:t>
      </w:r>
      <w:r w:rsidR="00F158D5" w:rsidRPr="00193859">
        <w:rPr>
          <w:rFonts w:ascii="Times New Roman" w:hAnsi="Times New Roman" w:cs="Times New Roman"/>
          <w:sz w:val="24"/>
          <w:szCs w:val="24"/>
        </w:rPr>
        <w:t>(C.P.R. 1422-29 p.28)</w:t>
      </w:r>
    </w:p>
    <w:p w14:paraId="5590C855" w14:textId="77777777" w:rsidR="00F158D5" w:rsidRPr="00193859" w:rsidRDefault="00F158D5" w:rsidP="00F158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623F3E" w14:textId="77777777" w:rsidR="00F158D5" w:rsidRPr="00193859" w:rsidRDefault="00F158D5" w:rsidP="00F158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21099D" w14:textId="77777777" w:rsidR="00F158D5" w:rsidRPr="00193859" w:rsidRDefault="00F158D5" w:rsidP="00F158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7A8894" w14:textId="77777777" w:rsidR="00F158D5" w:rsidRPr="00193859" w:rsidRDefault="00F158D5" w:rsidP="00F158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93859">
        <w:rPr>
          <w:rFonts w:ascii="Times New Roman" w:hAnsi="Times New Roman" w:cs="Times New Roman"/>
          <w:sz w:val="24"/>
          <w:szCs w:val="24"/>
        </w:rPr>
        <w:t>3 August 2023</w:t>
      </w:r>
    </w:p>
    <w:p w14:paraId="1862957A" w14:textId="67D6669C" w:rsidR="00456609" w:rsidRPr="00456609" w:rsidRDefault="00456609" w:rsidP="00456609">
      <w:pPr>
        <w:pStyle w:val="NoSpacing"/>
        <w:rPr>
          <w:rFonts w:cs="Times New Roman"/>
          <w:szCs w:val="24"/>
        </w:rPr>
      </w:pPr>
    </w:p>
    <w:sectPr w:rsidR="00456609" w:rsidRPr="00456609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E9F17" w14:textId="77777777" w:rsidR="00570A36" w:rsidRDefault="00570A36" w:rsidP="009139A6">
      <w:r>
        <w:separator/>
      </w:r>
    </w:p>
  </w:endnote>
  <w:endnote w:type="continuationSeparator" w:id="0">
    <w:p w14:paraId="1417784A" w14:textId="77777777" w:rsidR="00570A36" w:rsidRDefault="00570A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D388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37C20" w14:textId="77777777" w:rsidR="00570A36" w:rsidRDefault="00570A36" w:rsidP="009139A6">
      <w:r>
        <w:separator/>
      </w:r>
    </w:p>
  </w:footnote>
  <w:footnote w:type="continuationSeparator" w:id="0">
    <w:p w14:paraId="2E4AC38A" w14:textId="77777777" w:rsidR="00570A36" w:rsidRDefault="00570A36" w:rsidP="009139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A36"/>
    <w:rsid w:val="000666E0"/>
    <w:rsid w:val="00193859"/>
    <w:rsid w:val="002510B7"/>
    <w:rsid w:val="002B6124"/>
    <w:rsid w:val="00456609"/>
    <w:rsid w:val="00570A36"/>
    <w:rsid w:val="005C130B"/>
    <w:rsid w:val="006E0474"/>
    <w:rsid w:val="00826F5C"/>
    <w:rsid w:val="009139A6"/>
    <w:rsid w:val="009448BB"/>
    <w:rsid w:val="00947624"/>
    <w:rsid w:val="00A3176C"/>
    <w:rsid w:val="00AE65F8"/>
    <w:rsid w:val="00BA00AB"/>
    <w:rsid w:val="00CB4ED9"/>
    <w:rsid w:val="00DA5C45"/>
    <w:rsid w:val="00EB3209"/>
    <w:rsid w:val="00F158D5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E6873"/>
  <w15:chartTrackingRefBased/>
  <w15:docId w15:val="{D937BE3D-FFA5-4D3E-88ED-16368AF90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859"/>
  </w:style>
  <w:style w:type="paragraph" w:styleId="Heading1">
    <w:name w:val="heading 1"/>
    <w:basedOn w:val="Normal"/>
    <w:next w:val="Normal"/>
    <w:link w:val="Heading1Char"/>
    <w:uiPriority w:val="9"/>
    <w:qFormat/>
    <w:rsid w:val="00193859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3859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3859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3859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3859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3859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3859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3859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3859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9385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paragraph" w:styleId="Title">
    <w:name w:val="Title"/>
    <w:basedOn w:val="Normal"/>
    <w:next w:val="Normal"/>
    <w:link w:val="TitleChar"/>
    <w:uiPriority w:val="10"/>
    <w:qFormat/>
    <w:rsid w:val="00193859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193859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Heading1Char">
    <w:name w:val="Heading 1 Char"/>
    <w:basedOn w:val="DefaultParagraphFont"/>
    <w:link w:val="Heading1"/>
    <w:uiPriority w:val="9"/>
    <w:rsid w:val="00193859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3859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3859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3859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3859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3859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3859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3859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3859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93859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3859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93859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193859"/>
    <w:rPr>
      <w:b/>
      <w:bCs/>
    </w:rPr>
  </w:style>
  <w:style w:type="character" w:styleId="Emphasis">
    <w:name w:val="Emphasis"/>
    <w:basedOn w:val="DefaultParagraphFont"/>
    <w:uiPriority w:val="20"/>
    <w:qFormat/>
    <w:rsid w:val="00193859"/>
    <w:rPr>
      <w:i/>
      <w:iCs/>
      <w:color w:val="000000" w:themeColor="text1"/>
    </w:rPr>
  </w:style>
  <w:style w:type="paragraph" w:styleId="Quote">
    <w:name w:val="Quote"/>
    <w:basedOn w:val="Normal"/>
    <w:next w:val="Normal"/>
    <w:link w:val="QuoteChar"/>
    <w:uiPriority w:val="29"/>
    <w:qFormat/>
    <w:rsid w:val="00193859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19385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3859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3859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193859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193859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193859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193859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193859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385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21838-84ED-4FED-B4D5-0F6644640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45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2023-08-03T18:38:00Z</dcterms:created>
  <dcterms:modified xsi:type="dcterms:W3CDTF">2023-08-03T20:34:00Z</dcterms:modified>
</cp:coreProperties>
</file>